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15C" w:rsidRPr="005F494F" w:rsidRDefault="007D715C" w:rsidP="00AF62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32"/>
          <w:szCs w:val="32"/>
          <w:lang w:val="uk-UA"/>
        </w:rPr>
      </w:pPr>
      <w:r w:rsidRPr="00BC4586">
        <w:rPr>
          <w:rFonts w:ascii="Times New Roman" w:hAnsi="Times New Roman" w:cs="Times New Roman"/>
          <w:b/>
          <w:bCs/>
          <w:noProof/>
          <w:color w:val="000000"/>
          <w:spacing w:val="-12"/>
          <w:sz w:val="32"/>
          <w:szCs w:val="32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27pt;height:46.5pt;visibility:visible" o:preferrelative="f">
            <v:imagedata r:id="rId7" o:title="" gain="79922f"/>
            <o:lock v:ext="edit" aspectratio="f"/>
          </v:shape>
        </w:pict>
      </w:r>
    </w:p>
    <w:p w:rsidR="007D715C" w:rsidRPr="005F494F" w:rsidRDefault="007D715C" w:rsidP="00AF62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  <w:r w:rsidRPr="005F494F"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  <w:t>ХОРОЛЬСЬКА МІСЬКА РАДА</w:t>
      </w:r>
    </w:p>
    <w:p w:rsidR="007D715C" w:rsidRDefault="007D715C" w:rsidP="00AF62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  <w:r w:rsidRPr="005F494F"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  <w:t>ЛУБЕНСЬКОГО РАЙОНУ ПОЛТАВСЬКОЇ ОБЛАСТІ</w:t>
      </w:r>
    </w:p>
    <w:p w:rsidR="007D715C" w:rsidRPr="005F494F" w:rsidRDefault="007D715C" w:rsidP="00AF62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  <w:t>ВИКОНАВЧИЙ КОМІТЕТ</w:t>
      </w:r>
    </w:p>
    <w:p w:rsidR="007D715C" w:rsidRPr="005F494F" w:rsidRDefault="007D715C" w:rsidP="00AF62AE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</w:pPr>
    </w:p>
    <w:p w:rsidR="007D715C" w:rsidRPr="002811E1" w:rsidRDefault="007D715C" w:rsidP="00AF62AE">
      <w:pPr>
        <w:spacing w:after="0" w:line="240" w:lineRule="auto"/>
        <w:ind w:left="3600" w:firstLine="72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811E1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:rsidR="007D715C" w:rsidRDefault="007D715C" w:rsidP="00AC35A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</w:p>
    <w:p w:rsidR="007D715C" w:rsidRDefault="007D715C" w:rsidP="00953E53">
      <w:pPr>
        <w:spacing w:after="0" w:line="240" w:lineRule="auto"/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>01 квітня</w:t>
      </w:r>
      <w:r w:rsidRPr="005F494F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>6</w:t>
      </w:r>
      <w:r w:rsidRPr="005F494F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року</w:t>
      </w:r>
      <w:r w:rsidRPr="005F494F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ab/>
        <w:t xml:space="preserve">      </w:t>
      </w:r>
      <w:r w:rsidRPr="005F494F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>107</w:t>
      </w:r>
    </w:p>
    <w:p w:rsidR="007D715C" w:rsidRDefault="007D715C" w:rsidP="0056348F">
      <w:pPr>
        <w:spacing w:after="0" w:line="240" w:lineRule="auto"/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</w:pPr>
    </w:p>
    <w:p w:rsidR="007D715C" w:rsidRPr="00A534BB" w:rsidRDefault="007D715C" w:rsidP="0056348F">
      <w:pPr>
        <w:spacing w:after="0" w:line="240" w:lineRule="auto"/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</w:pPr>
    </w:p>
    <w:p w:rsidR="007D715C" w:rsidRDefault="007D715C" w:rsidP="00337484">
      <w:pPr>
        <w:spacing w:after="0" w:line="240" w:lineRule="auto"/>
        <w:ind w:right="549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7484">
        <w:rPr>
          <w:rFonts w:ascii="Times New Roman" w:hAnsi="Times New Roman" w:cs="Times New Roman"/>
          <w:sz w:val="28"/>
          <w:szCs w:val="28"/>
          <w:lang w:val="uk-UA"/>
        </w:rPr>
        <w:t>Про закріплення території обслуговування за закладами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освіти Хорольської </w:t>
      </w:r>
      <w:r w:rsidRPr="00337484">
        <w:rPr>
          <w:rFonts w:ascii="Times New Roman" w:hAnsi="Times New Roman" w:cs="Times New Roman"/>
          <w:sz w:val="28"/>
          <w:szCs w:val="28"/>
          <w:lang w:val="uk-UA"/>
        </w:rPr>
        <w:t>міської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3748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</w:p>
    <w:p w:rsidR="007D715C" w:rsidRPr="00337484" w:rsidRDefault="007D715C" w:rsidP="003374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D715C" w:rsidRPr="00672106" w:rsidRDefault="007D715C" w:rsidP="0067210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1517">
        <w:rPr>
          <w:rFonts w:ascii="Times New Roman" w:hAnsi="Times New Roman" w:cs="Times New Roman"/>
          <w:sz w:val="28"/>
          <w:szCs w:val="28"/>
        </w:rPr>
        <w:tab/>
      </w:r>
      <w:r w:rsidRPr="006721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Керуючись ст. 53 Конституції України, ст. 30 та 66 Закону України «Про освіту»</w:t>
      </w:r>
      <w:r w:rsidRPr="00672106">
        <w:rPr>
          <w:rFonts w:ascii="Times New Roman" w:hAnsi="Times New Roman" w:cs="Times New Roman"/>
          <w:sz w:val="28"/>
          <w:szCs w:val="28"/>
        </w:rPr>
        <w:t xml:space="preserve">, </w:t>
      </w:r>
      <w:r w:rsidRPr="006721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ст. 8 Закону України «Про повну загальну середню освіту»,</w:t>
      </w:r>
      <w:r w:rsidRPr="006721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6721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ст. 32 Закону України «Про місцеве самоврядування в Україні», на виконання Постанови Кабінету Міністрів України від 13.09.2017 № 684 «Про затвердження Порядку ведення обліку дітей дошкільного, шкільного віку та учнів», наказу Міністерства освіти і науки України від 16.04.2018 № 367 «Про затвердження Порядку зарахування, відрахування та переведення учнів до державних та комунальних закладів освіти для здобуття повної загальної середньої освіти»</w:t>
      </w:r>
      <w:r w:rsidRPr="00672106">
        <w:rPr>
          <w:rFonts w:ascii="Times New Roman" w:hAnsi="Times New Roman" w:cs="Times New Roman"/>
          <w:sz w:val="28"/>
          <w:szCs w:val="28"/>
        </w:rPr>
        <w:t>, виконавчий комітет міської ради</w:t>
      </w:r>
    </w:p>
    <w:p w:rsidR="007D715C" w:rsidRPr="00672106" w:rsidRDefault="007D715C" w:rsidP="0067210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uk-UA"/>
        </w:rPr>
      </w:pPr>
    </w:p>
    <w:p w:rsidR="007D715C" w:rsidRDefault="007D715C" w:rsidP="00AC35AE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7D715C" w:rsidRDefault="007D715C" w:rsidP="00396F88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396F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1. Закріпити території обслуговування за закладами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загальної середньої освіти</w:t>
      </w:r>
      <w:r w:rsidRPr="00396F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на 202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6/2027 навчальний рік. </w:t>
      </w:r>
      <w:r w:rsidRPr="00396F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(</w:t>
      </w:r>
      <w:r w:rsidRPr="00396F8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додається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)</w:t>
      </w:r>
    </w:p>
    <w:p w:rsidR="007D715C" w:rsidRPr="00396F88" w:rsidRDefault="007D715C" w:rsidP="00396F88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7D715C" w:rsidRPr="00A10467" w:rsidRDefault="007D715C" w:rsidP="00396F8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396F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Закріпити території обслуговування за закладами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дошкільної</w:t>
      </w:r>
      <w:r w:rsidRPr="00396F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освіти на 202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6/</w:t>
      </w:r>
      <w:r w:rsidRPr="00396F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7</w:t>
      </w:r>
      <w:r w:rsidRPr="00396F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навчальний рік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Pr="00AF62A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(</w:t>
      </w:r>
      <w:hyperlink r:id="rId8" w:tgtFrame="_blank" w:history="1">
        <w:r w:rsidRPr="00AF62AE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додається</w:t>
        </w:r>
      </w:hyperlink>
      <w:r w:rsidRPr="00AF62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)</w:t>
      </w:r>
    </w:p>
    <w:p w:rsidR="007D715C" w:rsidRPr="00396F88" w:rsidRDefault="007D715C" w:rsidP="00396F8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7D715C" w:rsidRPr="00396F88" w:rsidRDefault="007D715C" w:rsidP="009B4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6F88">
        <w:rPr>
          <w:rFonts w:ascii="Times New Roman" w:hAnsi="Times New Roman" w:cs="Times New Roman"/>
          <w:sz w:val="28"/>
          <w:szCs w:val="28"/>
          <w:lang w:val="uk-UA"/>
        </w:rPr>
        <w:t>3. Організацію виконання рішення покласти на відділ освіти, молоді та спорту Хорольської міської ради Лубенського району Полтавської області.</w:t>
      </w:r>
    </w:p>
    <w:p w:rsidR="007D715C" w:rsidRDefault="007D715C" w:rsidP="00654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715C" w:rsidRPr="00396F88" w:rsidRDefault="007D715C" w:rsidP="00654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715C" w:rsidRDefault="007D715C" w:rsidP="00654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715C" w:rsidRDefault="007D715C" w:rsidP="00BF7B20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:rsidR="007D715C" w:rsidRPr="00BF7B20" w:rsidRDefault="007D715C" w:rsidP="00BF7B20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val="uk-UA"/>
        </w:rPr>
        <w:sectPr w:rsidR="007D715C" w:rsidRPr="00BF7B20" w:rsidSect="002B6FDF">
          <w:headerReference w:type="default" r:id="rId9"/>
          <w:footerReference w:type="default" r:id="rId10"/>
          <w:type w:val="continuous"/>
          <w:pgSz w:w="11906" w:h="16838" w:code="9"/>
          <w:pgMar w:top="284" w:right="567" w:bottom="1134" w:left="1701" w:header="0" w:footer="709" w:gutter="0"/>
          <w:cols w:space="708"/>
          <w:titlePg/>
          <w:docGrid w:linePitch="360"/>
        </w:sectPr>
      </w:pPr>
    </w:p>
    <w:p w:rsidR="007D715C" w:rsidRDefault="007D715C" w:rsidP="0011659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                                                                             Сергій ВОЛОШИН</w:t>
      </w:r>
    </w:p>
    <w:p w:rsidR="007D715C" w:rsidRDefault="007D715C" w:rsidP="00BF7B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D715C" w:rsidRDefault="007D715C" w:rsidP="00BF7B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D715C" w:rsidRDefault="007D715C" w:rsidP="00BF7B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D715C" w:rsidRDefault="007D715C" w:rsidP="00BF7B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D715C" w:rsidRDefault="007D715C" w:rsidP="00BF7B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D715C" w:rsidRDefault="007D715C" w:rsidP="00A1046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D715C" w:rsidRDefault="007D715C" w:rsidP="007D0B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7D715C" w:rsidRDefault="007D715C" w:rsidP="007D0B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7D715C" w:rsidRDefault="007D715C" w:rsidP="007D0B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7D715C" w:rsidRDefault="007D715C" w:rsidP="007D0B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7D715C" w:rsidRDefault="007D715C" w:rsidP="007D0B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7D715C" w:rsidRDefault="007D715C" w:rsidP="007D0B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7D715C" w:rsidRDefault="007D715C" w:rsidP="007D0BF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D715C" w:rsidRDefault="007D715C" w:rsidP="007D0B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D715C" w:rsidSect="009A5274">
      <w:type w:val="continuous"/>
      <w:pgSz w:w="11906" w:h="16838" w:code="9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15C" w:rsidRDefault="007D715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7D715C" w:rsidRDefault="007D715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15C" w:rsidRDefault="007D715C" w:rsidP="00D81FE5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7D715C" w:rsidRDefault="007D715C" w:rsidP="009A527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15C" w:rsidRDefault="007D715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7D715C" w:rsidRDefault="007D715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15C" w:rsidRDefault="007D715C" w:rsidP="00BF7B20">
    <w:pPr>
      <w:pStyle w:val="Header"/>
      <w:jc w:val="center"/>
      <w:rPr>
        <w:lang w:val="uk-UA"/>
      </w:rPr>
    </w:pPr>
  </w:p>
  <w:p w:rsidR="007D715C" w:rsidRPr="009A5274" w:rsidRDefault="007D715C" w:rsidP="00BF7B20">
    <w:pPr>
      <w:pStyle w:val="Header"/>
      <w:jc w:val="center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FA7A31"/>
    <w:multiLevelType w:val="hybridMultilevel"/>
    <w:tmpl w:val="E3CA736E"/>
    <w:lvl w:ilvl="0" w:tplc="042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A8A"/>
    <w:rsid w:val="00004371"/>
    <w:rsid w:val="00023EEB"/>
    <w:rsid w:val="00036212"/>
    <w:rsid w:val="00056614"/>
    <w:rsid w:val="0005695A"/>
    <w:rsid w:val="00056D0D"/>
    <w:rsid w:val="000576A3"/>
    <w:rsid w:val="0006428D"/>
    <w:rsid w:val="00066917"/>
    <w:rsid w:val="00081226"/>
    <w:rsid w:val="0008519C"/>
    <w:rsid w:val="00090872"/>
    <w:rsid w:val="00091065"/>
    <w:rsid w:val="000A07E7"/>
    <w:rsid w:val="000B25C1"/>
    <w:rsid w:val="000B371B"/>
    <w:rsid w:val="000C3D76"/>
    <w:rsid w:val="000C6AF4"/>
    <w:rsid w:val="000C7277"/>
    <w:rsid w:val="000D3024"/>
    <w:rsid w:val="000D7030"/>
    <w:rsid w:val="000D7F8D"/>
    <w:rsid w:val="000F68E3"/>
    <w:rsid w:val="000F75A1"/>
    <w:rsid w:val="00101A40"/>
    <w:rsid w:val="00102305"/>
    <w:rsid w:val="001106A5"/>
    <w:rsid w:val="001108ED"/>
    <w:rsid w:val="00116596"/>
    <w:rsid w:val="001241D6"/>
    <w:rsid w:val="0012684D"/>
    <w:rsid w:val="001354ED"/>
    <w:rsid w:val="0013631C"/>
    <w:rsid w:val="00137163"/>
    <w:rsid w:val="00140991"/>
    <w:rsid w:val="001473B5"/>
    <w:rsid w:val="00151600"/>
    <w:rsid w:val="00151991"/>
    <w:rsid w:val="00157E6C"/>
    <w:rsid w:val="00165441"/>
    <w:rsid w:val="00165D92"/>
    <w:rsid w:val="001774F7"/>
    <w:rsid w:val="00181F96"/>
    <w:rsid w:val="00192FF8"/>
    <w:rsid w:val="00194207"/>
    <w:rsid w:val="001A4D5F"/>
    <w:rsid w:val="001A5D72"/>
    <w:rsid w:val="001A7079"/>
    <w:rsid w:val="001B47B6"/>
    <w:rsid w:val="001B5D36"/>
    <w:rsid w:val="001C0207"/>
    <w:rsid w:val="001C0FE3"/>
    <w:rsid w:val="001C5D15"/>
    <w:rsid w:val="001C6BD2"/>
    <w:rsid w:val="001D0141"/>
    <w:rsid w:val="001D0956"/>
    <w:rsid w:val="001D5417"/>
    <w:rsid w:val="001F515A"/>
    <w:rsid w:val="0020156A"/>
    <w:rsid w:val="00201CA7"/>
    <w:rsid w:val="0022615D"/>
    <w:rsid w:val="00227B9A"/>
    <w:rsid w:val="00236BAA"/>
    <w:rsid w:val="002377E3"/>
    <w:rsid w:val="00237A92"/>
    <w:rsid w:val="00237E61"/>
    <w:rsid w:val="002523F3"/>
    <w:rsid w:val="0026446D"/>
    <w:rsid w:val="002712C6"/>
    <w:rsid w:val="00271846"/>
    <w:rsid w:val="002725F6"/>
    <w:rsid w:val="00273E92"/>
    <w:rsid w:val="002811E1"/>
    <w:rsid w:val="00284C2A"/>
    <w:rsid w:val="00287EE3"/>
    <w:rsid w:val="00290572"/>
    <w:rsid w:val="002A5082"/>
    <w:rsid w:val="002B1460"/>
    <w:rsid w:val="002B6FDF"/>
    <w:rsid w:val="002C1D9A"/>
    <w:rsid w:val="002C3FB4"/>
    <w:rsid w:val="002C6D9A"/>
    <w:rsid w:val="002C7A42"/>
    <w:rsid w:val="002D025C"/>
    <w:rsid w:val="002D0AB8"/>
    <w:rsid w:val="002D5732"/>
    <w:rsid w:val="002E3950"/>
    <w:rsid w:val="002F1F29"/>
    <w:rsid w:val="002F2D09"/>
    <w:rsid w:val="0030068E"/>
    <w:rsid w:val="00302203"/>
    <w:rsid w:val="00316C3F"/>
    <w:rsid w:val="00317EAB"/>
    <w:rsid w:val="003334CC"/>
    <w:rsid w:val="00337484"/>
    <w:rsid w:val="0034724E"/>
    <w:rsid w:val="00350874"/>
    <w:rsid w:val="00351F57"/>
    <w:rsid w:val="00364A30"/>
    <w:rsid w:val="00367F40"/>
    <w:rsid w:val="0037219E"/>
    <w:rsid w:val="003726DF"/>
    <w:rsid w:val="00373EE4"/>
    <w:rsid w:val="00374C32"/>
    <w:rsid w:val="0038316F"/>
    <w:rsid w:val="00384EDB"/>
    <w:rsid w:val="00385F57"/>
    <w:rsid w:val="00392715"/>
    <w:rsid w:val="0039433F"/>
    <w:rsid w:val="00394624"/>
    <w:rsid w:val="00396F88"/>
    <w:rsid w:val="003A0610"/>
    <w:rsid w:val="003B11AA"/>
    <w:rsid w:val="003B1B13"/>
    <w:rsid w:val="003B6701"/>
    <w:rsid w:val="003E0479"/>
    <w:rsid w:val="003E0E84"/>
    <w:rsid w:val="003E24E1"/>
    <w:rsid w:val="003E2E33"/>
    <w:rsid w:val="003F4FF5"/>
    <w:rsid w:val="00402B91"/>
    <w:rsid w:val="004040CB"/>
    <w:rsid w:val="00416AE5"/>
    <w:rsid w:val="00434B8E"/>
    <w:rsid w:val="00435559"/>
    <w:rsid w:val="00441717"/>
    <w:rsid w:val="00455BF3"/>
    <w:rsid w:val="004607F8"/>
    <w:rsid w:val="00467FFE"/>
    <w:rsid w:val="004842F6"/>
    <w:rsid w:val="00490B85"/>
    <w:rsid w:val="004A18C7"/>
    <w:rsid w:val="004A480B"/>
    <w:rsid w:val="004B3E42"/>
    <w:rsid w:val="004B4EB7"/>
    <w:rsid w:val="004C1E12"/>
    <w:rsid w:val="004C640C"/>
    <w:rsid w:val="004C64F8"/>
    <w:rsid w:val="004D09F3"/>
    <w:rsid w:val="004D3557"/>
    <w:rsid w:val="004D5E4A"/>
    <w:rsid w:val="004D68A3"/>
    <w:rsid w:val="004D78CB"/>
    <w:rsid w:val="004E5E9F"/>
    <w:rsid w:val="004E60C6"/>
    <w:rsid w:val="004E6C26"/>
    <w:rsid w:val="004F0825"/>
    <w:rsid w:val="004F642E"/>
    <w:rsid w:val="004F6E6D"/>
    <w:rsid w:val="00500D48"/>
    <w:rsid w:val="00502205"/>
    <w:rsid w:val="00502B08"/>
    <w:rsid w:val="00503A32"/>
    <w:rsid w:val="00504B8B"/>
    <w:rsid w:val="00507F01"/>
    <w:rsid w:val="0051598B"/>
    <w:rsid w:val="00520148"/>
    <w:rsid w:val="00525076"/>
    <w:rsid w:val="0053770B"/>
    <w:rsid w:val="005412ED"/>
    <w:rsid w:val="005439A0"/>
    <w:rsid w:val="00544B63"/>
    <w:rsid w:val="00544CA1"/>
    <w:rsid w:val="00546FDB"/>
    <w:rsid w:val="00557216"/>
    <w:rsid w:val="0056348F"/>
    <w:rsid w:val="00566B5E"/>
    <w:rsid w:val="00574D3E"/>
    <w:rsid w:val="0058352F"/>
    <w:rsid w:val="00584381"/>
    <w:rsid w:val="00586235"/>
    <w:rsid w:val="005928F5"/>
    <w:rsid w:val="0059688A"/>
    <w:rsid w:val="0059727D"/>
    <w:rsid w:val="005972A3"/>
    <w:rsid w:val="005A1FAA"/>
    <w:rsid w:val="005B71A2"/>
    <w:rsid w:val="005C65CE"/>
    <w:rsid w:val="005E1B58"/>
    <w:rsid w:val="005F494F"/>
    <w:rsid w:val="005F53E1"/>
    <w:rsid w:val="00600680"/>
    <w:rsid w:val="0061371F"/>
    <w:rsid w:val="00615287"/>
    <w:rsid w:val="006217B0"/>
    <w:rsid w:val="00621FAB"/>
    <w:rsid w:val="00645D62"/>
    <w:rsid w:val="0064695C"/>
    <w:rsid w:val="006473AC"/>
    <w:rsid w:val="006541F7"/>
    <w:rsid w:val="006547CC"/>
    <w:rsid w:val="00654D9F"/>
    <w:rsid w:val="00662E1A"/>
    <w:rsid w:val="006634E8"/>
    <w:rsid w:val="006645AE"/>
    <w:rsid w:val="00666421"/>
    <w:rsid w:val="00670842"/>
    <w:rsid w:val="00672106"/>
    <w:rsid w:val="00683645"/>
    <w:rsid w:val="00685D89"/>
    <w:rsid w:val="0068678C"/>
    <w:rsid w:val="00692928"/>
    <w:rsid w:val="006A53E3"/>
    <w:rsid w:val="006A5F8D"/>
    <w:rsid w:val="006A6478"/>
    <w:rsid w:val="006B4436"/>
    <w:rsid w:val="006C4BEB"/>
    <w:rsid w:val="006C5FCC"/>
    <w:rsid w:val="006D3EF4"/>
    <w:rsid w:val="006E1872"/>
    <w:rsid w:val="006E273F"/>
    <w:rsid w:val="006E61A9"/>
    <w:rsid w:val="006F3CA2"/>
    <w:rsid w:val="006F5067"/>
    <w:rsid w:val="00700573"/>
    <w:rsid w:val="00700C11"/>
    <w:rsid w:val="00706A17"/>
    <w:rsid w:val="0071126C"/>
    <w:rsid w:val="00712A20"/>
    <w:rsid w:val="00712BD8"/>
    <w:rsid w:val="00712D9A"/>
    <w:rsid w:val="00717969"/>
    <w:rsid w:val="007312D6"/>
    <w:rsid w:val="007355B9"/>
    <w:rsid w:val="00742575"/>
    <w:rsid w:val="0075224B"/>
    <w:rsid w:val="007578C0"/>
    <w:rsid w:val="00795804"/>
    <w:rsid w:val="00796A39"/>
    <w:rsid w:val="00796EA0"/>
    <w:rsid w:val="0079785C"/>
    <w:rsid w:val="007B25C7"/>
    <w:rsid w:val="007C4860"/>
    <w:rsid w:val="007D0BF9"/>
    <w:rsid w:val="007D42B5"/>
    <w:rsid w:val="007D5587"/>
    <w:rsid w:val="007D715C"/>
    <w:rsid w:val="007E1B16"/>
    <w:rsid w:val="007E34E0"/>
    <w:rsid w:val="007F0E3E"/>
    <w:rsid w:val="007F6CB5"/>
    <w:rsid w:val="007F7EFE"/>
    <w:rsid w:val="008000AF"/>
    <w:rsid w:val="008048C7"/>
    <w:rsid w:val="008120BE"/>
    <w:rsid w:val="00817371"/>
    <w:rsid w:val="0083194E"/>
    <w:rsid w:val="00833CD8"/>
    <w:rsid w:val="008342F7"/>
    <w:rsid w:val="008379CB"/>
    <w:rsid w:val="00840945"/>
    <w:rsid w:val="00841752"/>
    <w:rsid w:val="00844231"/>
    <w:rsid w:val="00845D5E"/>
    <w:rsid w:val="008533A7"/>
    <w:rsid w:val="00856D96"/>
    <w:rsid w:val="0086224B"/>
    <w:rsid w:val="00864272"/>
    <w:rsid w:val="008703A9"/>
    <w:rsid w:val="00895080"/>
    <w:rsid w:val="008A1CBD"/>
    <w:rsid w:val="008B1410"/>
    <w:rsid w:val="008B6433"/>
    <w:rsid w:val="008C0B15"/>
    <w:rsid w:val="008C1BFF"/>
    <w:rsid w:val="008D40EB"/>
    <w:rsid w:val="008E1FD9"/>
    <w:rsid w:val="00902DEC"/>
    <w:rsid w:val="00903636"/>
    <w:rsid w:val="009100FB"/>
    <w:rsid w:val="00913FDA"/>
    <w:rsid w:val="009203B2"/>
    <w:rsid w:val="00927C01"/>
    <w:rsid w:val="009361C1"/>
    <w:rsid w:val="0094203D"/>
    <w:rsid w:val="009460F2"/>
    <w:rsid w:val="009471E7"/>
    <w:rsid w:val="00953679"/>
    <w:rsid w:val="00953E53"/>
    <w:rsid w:val="00954A76"/>
    <w:rsid w:val="009665F2"/>
    <w:rsid w:val="00974FA7"/>
    <w:rsid w:val="00976946"/>
    <w:rsid w:val="009815BB"/>
    <w:rsid w:val="00984CF8"/>
    <w:rsid w:val="0099020C"/>
    <w:rsid w:val="00994803"/>
    <w:rsid w:val="009A5274"/>
    <w:rsid w:val="009A792C"/>
    <w:rsid w:val="009B42BB"/>
    <w:rsid w:val="009B47F2"/>
    <w:rsid w:val="009C0834"/>
    <w:rsid w:val="009C37FB"/>
    <w:rsid w:val="009C45AD"/>
    <w:rsid w:val="009E241D"/>
    <w:rsid w:val="009F6F34"/>
    <w:rsid w:val="00A00402"/>
    <w:rsid w:val="00A06E0F"/>
    <w:rsid w:val="00A10467"/>
    <w:rsid w:val="00A122EF"/>
    <w:rsid w:val="00A170C4"/>
    <w:rsid w:val="00A40928"/>
    <w:rsid w:val="00A44367"/>
    <w:rsid w:val="00A534BB"/>
    <w:rsid w:val="00A651AD"/>
    <w:rsid w:val="00A66F81"/>
    <w:rsid w:val="00A7206D"/>
    <w:rsid w:val="00A87603"/>
    <w:rsid w:val="00A87C2D"/>
    <w:rsid w:val="00A9434A"/>
    <w:rsid w:val="00A96BB3"/>
    <w:rsid w:val="00AA01E8"/>
    <w:rsid w:val="00AA3452"/>
    <w:rsid w:val="00AA3690"/>
    <w:rsid w:val="00AA69E8"/>
    <w:rsid w:val="00AB4B79"/>
    <w:rsid w:val="00AC35AE"/>
    <w:rsid w:val="00AC68F9"/>
    <w:rsid w:val="00AC7F18"/>
    <w:rsid w:val="00AD06F0"/>
    <w:rsid w:val="00AE6C00"/>
    <w:rsid w:val="00AE7900"/>
    <w:rsid w:val="00AF0274"/>
    <w:rsid w:val="00AF0EBD"/>
    <w:rsid w:val="00AF62AE"/>
    <w:rsid w:val="00AF71A1"/>
    <w:rsid w:val="00B00D22"/>
    <w:rsid w:val="00B01C2D"/>
    <w:rsid w:val="00B07712"/>
    <w:rsid w:val="00B12107"/>
    <w:rsid w:val="00B1784D"/>
    <w:rsid w:val="00B206B4"/>
    <w:rsid w:val="00B24794"/>
    <w:rsid w:val="00B508B3"/>
    <w:rsid w:val="00B51B77"/>
    <w:rsid w:val="00B52485"/>
    <w:rsid w:val="00B536D8"/>
    <w:rsid w:val="00B749CE"/>
    <w:rsid w:val="00B76D1C"/>
    <w:rsid w:val="00B84866"/>
    <w:rsid w:val="00B937E9"/>
    <w:rsid w:val="00B93A07"/>
    <w:rsid w:val="00B95558"/>
    <w:rsid w:val="00B95A60"/>
    <w:rsid w:val="00BA2A3B"/>
    <w:rsid w:val="00BC1C00"/>
    <w:rsid w:val="00BC4586"/>
    <w:rsid w:val="00BC4832"/>
    <w:rsid w:val="00BC6846"/>
    <w:rsid w:val="00BD6464"/>
    <w:rsid w:val="00BE2688"/>
    <w:rsid w:val="00BE5BEE"/>
    <w:rsid w:val="00BF3CF6"/>
    <w:rsid w:val="00BF7B20"/>
    <w:rsid w:val="00C222CE"/>
    <w:rsid w:val="00C22A97"/>
    <w:rsid w:val="00C24582"/>
    <w:rsid w:val="00C24825"/>
    <w:rsid w:val="00C40A52"/>
    <w:rsid w:val="00C41A8A"/>
    <w:rsid w:val="00C42365"/>
    <w:rsid w:val="00C42CAA"/>
    <w:rsid w:val="00C4415A"/>
    <w:rsid w:val="00C57AF5"/>
    <w:rsid w:val="00C6125C"/>
    <w:rsid w:val="00C63911"/>
    <w:rsid w:val="00C8456D"/>
    <w:rsid w:val="00C863EF"/>
    <w:rsid w:val="00C8662A"/>
    <w:rsid w:val="00CA2679"/>
    <w:rsid w:val="00CB3600"/>
    <w:rsid w:val="00CC2A8B"/>
    <w:rsid w:val="00CC42A9"/>
    <w:rsid w:val="00CD0E16"/>
    <w:rsid w:val="00CD19C5"/>
    <w:rsid w:val="00CD3262"/>
    <w:rsid w:val="00CD4A17"/>
    <w:rsid w:val="00CE1E38"/>
    <w:rsid w:val="00CE1F06"/>
    <w:rsid w:val="00CE52CC"/>
    <w:rsid w:val="00CF299C"/>
    <w:rsid w:val="00CF6CAC"/>
    <w:rsid w:val="00CF70A7"/>
    <w:rsid w:val="00D07BF5"/>
    <w:rsid w:val="00D12E45"/>
    <w:rsid w:val="00D16EBE"/>
    <w:rsid w:val="00D26EEC"/>
    <w:rsid w:val="00D40777"/>
    <w:rsid w:val="00D61CF0"/>
    <w:rsid w:val="00D62544"/>
    <w:rsid w:val="00D65073"/>
    <w:rsid w:val="00D7626B"/>
    <w:rsid w:val="00D81FE5"/>
    <w:rsid w:val="00D83344"/>
    <w:rsid w:val="00D843BC"/>
    <w:rsid w:val="00D84AFA"/>
    <w:rsid w:val="00D9732E"/>
    <w:rsid w:val="00DB169F"/>
    <w:rsid w:val="00DB54E2"/>
    <w:rsid w:val="00DC345F"/>
    <w:rsid w:val="00DC44CF"/>
    <w:rsid w:val="00DD61B3"/>
    <w:rsid w:val="00DE50C3"/>
    <w:rsid w:val="00DE605A"/>
    <w:rsid w:val="00DE7261"/>
    <w:rsid w:val="00DF1517"/>
    <w:rsid w:val="00DF6426"/>
    <w:rsid w:val="00DF7AFC"/>
    <w:rsid w:val="00E03BE7"/>
    <w:rsid w:val="00E15219"/>
    <w:rsid w:val="00E20805"/>
    <w:rsid w:val="00E21DCE"/>
    <w:rsid w:val="00E23FB2"/>
    <w:rsid w:val="00E336CC"/>
    <w:rsid w:val="00E3443B"/>
    <w:rsid w:val="00E520AB"/>
    <w:rsid w:val="00E63CC1"/>
    <w:rsid w:val="00E67FE3"/>
    <w:rsid w:val="00E73138"/>
    <w:rsid w:val="00E77F17"/>
    <w:rsid w:val="00E856FA"/>
    <w:rsid w:val="00E859B1"/>
    <w:rsid w:val="00E85B43"/>
    <w:rsid w:val="00E85F91"/>
    <w:rsid w:val="00E8636D"/>
    <w:rsid w:val="00EA24D8"/>
    <w:rsid w:val="00EB3B53"/>
    <w:rsid w:val="00EB4255"/>
    <w:rsid w:val="00ED0182"/>
    <w:rsid w:val="00EE5D69"/>
    <w:rsid w:val="00EF568F"/>
    <w:rsid w:val="00F10E1B"/>
    <w:rsid w:val="00F20059"/>
    <w:rsid w:val="00F22002"/>
    <w:rsid w:val="00F31278"/>
    <w:rsid w:val="00F34CC2"/>
    <w:rsid w:val="00F4084C"/>
    <w:rsid w:val="00F44EC7"/>
    <w:rsid w:val="00F4507A"/>
    <w:rsid w:val="00F52430"/>
    <w:rsid w:val="00F62CEA"/>
    <w:rsid w:val="00F63611"/>
    <w:rsid w:val="00F65A71"/>
    <w:rsid w:val="00F65B1E"/>
    <w:rsid w:val="00F66792"/>
    <w:rsid w:val="00F715B1"/>
    <w:rsid w:val="00F73D2D"/>
    <w:rsid w:val="00F827FA"/>
    <w:rsid w:val="00F91F4E"/>
    <w:rsid w:val="00F926BE"/>
    <w:rsid w:val="00F97567"/>
    <w:rsid w:val="00FA50D1"/>
    <w:rsid w:val="00FA6340"/>
    <w:rsid w:val="00FB1CFC"/>
    <w:rsid w:val="00FB2B65"/>
    <w:rsid w:val="00FB7883"/>
    <w:rsid w:val="00FD235E"/>
    <w:rsid w:val="00FD539A"/>
    <w:rsid w:val="00FD696A"/>
    <w:rsid w:val="00FE55ED"/>
    <w:rsid w:val="00FF5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Calibri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5AE"/>
    <w:pPr>
      <w:spacing w:after="200" w:line="276" w:lineRule="auto"/>
    </w:pPr>
    <w:rPr>
      <w:rFonts w:ascii="Calibri" w:eastAsia="Times New Roman" w:hAnsi="Calibri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AC35AE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AC35AE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C35AE"/>
    <w:rPr>
      <w:rFonts w:ascii="Calibri" w:hAnsi="Calibri" w:cs="Calibri"/>
      <w:sz w:val="22"/>
      <w:szCs w:val="22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B6FD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B6FDF"/>
    <w:rPr>
      <w:rFonts w:ascii="Tahoma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rsid w:val="002B6FDF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B6FDF"/>
    <w:rPr>
      <w:rFonts w:ascii="Calibri" w:hAnsi="Calibri" w:cs="Calibri"/>
      <w:sz w:val="22"/>
      <w:szCs w:val="22"/>
      <w:lang w:val="ru-RU" w:eastAsia="ru-RU"/>
    </w:rPr>
  </w:style>
  <w:style w:type="character" w:customStyle="1" w:styleId="rvts9">
    <w:name w:val="rvts9"/>
    <w:basedOn w:val="DefaultParagraphFont"/>
    <w:uiPriority w:val="99"/>
    <w:rsid w:val="00023EEB"/>
  </w:style>
  <w:style w:type="paragraph" w:styleId="ListParagraph">
    <w:name w:val="List Paragraph"/>
    <w:basedOn w:val="Normal"/>
    <w:uiPriority w:val="99"/>
    <w:qFormat/>
    <w:rsid w:val="00AE6C00"/>
    <w:pPr>
      <w:ind w:left="720"/>
    </w:pPr>
  </w:style>
  <w:style w:type="paragraph" w:customStyle="1" w:styleId="1">
    <w:name w:val="Знак Знак1"/>
    <w:basedOn w:val="Normal"/>
    <w:uiPriority w:val="99"/>
    <w:rsid w:val="0008122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3E24E1"/>
    <w:rPr>
      <w:rFonts w:eastAsia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44231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9A52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51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rnopilcity.gov.ua/app10/236-dodatok-2-zzso-260225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1177</TotalTime>
  <Pages>2</Pages>
  <Words>993</Words>
  <Characters>567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Customer</cp:lastModifiedBy>
  <cp:revision>52</cp:revision>
  <cp:lastPrinted>2026-04-03T05:24:00Z</cp:lastPrinted>
  <dcterms:created xsi:type="dcterms:W3CDTF">2023-09-13T07:51:00Z</dcterms:created>
  <dcterms:modified xsi:type="dcterms:W3CDTF">2026-04-03T05:24:00Z</dcterms:modified>
</cp:coreProperties>
</file>